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POTTERE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Wyneslowe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21-238)</w:t>
      </w: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1C2B" w:rsidRDefault="00241C2B" w:rsidP="00241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  <w:bookmarkStart w:id="0" w:name="_GoBack"/>
      <w:bookmarkEnd w:id="0"/>
    </w:p>
    <w:sectPr w:rsidR="00DD5B8A" w:rsidRPr="00241C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C2B" w:rsidRDefault="00241C2B" w:rsidP="00564E3C">
      <w:pPr>
        <w:spacing w:after="0" w:line="240" w:lineRule="auto"/>
      </w:pPr>
      <w:r>
        <w:separator/>
      </w:r>
    </w:p>
  </w:endnote>
  <w:endnote w:type="continuationSeparator" w:id="0">
    <w:p w:rsidR="00241C2B" w:rsidRDefault="00241C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1C2B">
      <w:rPr>
        <w:rFonts w:ascii="Times New Roman" w:hAnsi="Times New Roman" w:cs="Times New Roman"/>
        <w:noProof/>
        <w:sz w:val="24"/>
        <w:szCs w:val="24"/>
      </w:rPr>
      <w:t>10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C2B" w:rsidRDefault="00241C2B" w:rsidP="00564E3C">
      <w:pPr>
        <w:spacing w:after="0" w:line="240" w:lineRule="auto"/>
      </w:pPr>
      <w:r>
        <w:separator/>
      </w:r>
    </w:p>
  </w:footnote>
  <w:footnote w:type="continuationSeparator" w:id="0">
    <w:p w:rsidR="00241C2B" w:rsidRDefault="00241C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C2B"/>
    <w:rsid w:val="00241C2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5D990"/>
  <w15:chartTrackingRefBased/>
  <w15:docId w15:val="{3F366608-B958-4B70-9DCD-2F0F0E14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2016-02-10T22:33:00Z</dcterms:created>
  <dcterms:modified xsi:type="dcterms:W3CDTF">2016-02-10T22:33:00Z</dcterms:modified>
</cp:coreProperties>
</file>